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5844F6">
        <w:tc>
          <w:tcPr>
            <w:tcW w:w="9104" w:type="dxa"/>
            <w:shd w:val="clear" w:color="auto" w:fill="F2F2F2"/>
          </w:tcPr>
          <w:p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100FC3" w:rsidRPr="00100FC3">
        <w:rPr>
          <w:sz w:val="22"/>
          <w:szCs w:val="22"/>
        </w:rPr>
        <w:t>przetarg nieograniczony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:rsidR="002E612D" w:rsidRPr="00525EFF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525EFF">
        <w:rPr>
          <w:sz w:val="22"/>
          <w:szCs w:val="22"/>
        </w:rPr>
        <w:t>”</w:t>
      </w:r>
      <w:r w:rsidR="00100FC3" w:rsidRPr="00100FC3">
        <w:rPr>
          <w:b/>
          <w:sz w:val="22"/>
          <w:szCs w:val="22"/>
        </w:rPr>
        <w:t>Odbiór, transport i zagospodarowanie odpadów komunalnych z terenu Gm</w:t>
      </w:r>
      <w:r w:rsidR="00AE7348">
        <w:rPr>
          <w:b/>
          <w:sz w:val="22"/>
          <w:szCs w:val="22"/>
        </w:rPr>
        <w:t>iny i Miasta Odolanów  (sektor 4</w:t>
      </w:r>
      <w:r w:rsidR="00100FC3" w:rsidRPr="00100FC3">
        <w:rPr>
          <w:b/>
          <w:sz w:val="22"/>
          <w:szCs w:val="22"/>
        </w:rPr>
        <w:t>)</w:t>
      </w:r>
      <w:r w:rsidRPr="00525EFF">
        <w:rPr>
          <w:sz w:val="22"/>
          <w:szCs w:val="22"/>
        </w:rPr>
        <w:t>”</w:t>
      </w:r>
    </w:p>
    <w:p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:rsidR="00AA39D6" w:rsidRPr="00DD0A17" w:rsidRDefault="00525EFF" w:rsidP="003B769C">
      <w:pPr>
        <w:spacing w:after="120" w:line="276" w:lineRule="auto"/>
        <w:jc w:val="both"/>
        <w:rPr>
          <w:color w:val="FF0000"/>
          <w:sz w:val="22"/>
          <w:szCs w:val="22"/>
        </w:rPr>
      </w:pPr>
      <w:r w:rsidRPr="00DD0A17">
        <w:rPr>
          <w:color w:val="FF0000"/>
          <w:sz w:val="22"/>
          <w:szCs w:val="22"/>
        </w:rPr>
        <w:t>__________________________________________________________________________________</w:t>
      </w:r>
    </w:p>
    <w:p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AE2ACB" w:rsidRPr="007677F8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bookmarkStart w:id="0" w:name="_GoBack"/>
            <w:bookmarkEnd w:id="0"/>
          </w:p>
        </w:tc>
      </w:tr>
      <w:tr w:rsidR="00AE2ACB" w:rsidRPr="007677F8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7677F8">
              <w:t>Tak / Nie *</w:t>
            </w:r>
          </w:p>
        </w:tc>
      </w:tr>
    </w:tbl>
    <w:p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poszczególnych części przedmiotu zamówienia zgodnie, ze Specyfikacją Warunków Zamówienia, stosując niżej wymienione stawki</w:t>
      </w:r>
      <w:r w:rsidRPr="0097776D">
        <w:rPr>
          <w:sz w:val="22"/>
        </w:rPr>
        <w:t>:</w:t>
      </w:r>
    </w:p>
    <w:p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7229"/>
      </w:tblGrid>
      <w:tr w:rsidR="007F3E87" w:rsidRPr="007F3E87" w:rsidTr="00E1735C">
        <w:trPr>
          <w:trHeight w:val="704"/>
        </w:trPr>
        <w:tc>
          <w:tcPr>
            <w:tcW w:w="1559" w:type="dxa"/>
            <w:shd w:val="clear" w:color="auto" w:fill="auto"/>
            <w:vAlign w:val="center"/>
          </w:tcPr>
          <w:p w:rsidR="007F3E87" w:rsidRPr="007F3E87" w:rsidRDefault="007F3E87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Zadanie częściowe nr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F3E87" w:rsidRPr="007F3E87" w:rsidRDefault="007F3E87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</w:p>
        </w:tc>
      </w:tr>
      <w:tr w:rsidR="00100FC3" w:rsidRPr="007F3E87" w:rsidTr="00C53BB5">
        <w:tc>
          <w:tcPr>
            <w:tcW w:w="1559" w:type="dxa"/>
            <w:shd w:val="clear" w:color="auto" w:fill="auto"/>
            <w:vAlign w:val="center"/>
          </w:tcPr>
          <w:p w:rsidR="00100FC3" w:rsidRPr="007F3E87" w:rsidRDefault="00100FC3" w:rsidP="00C53BB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00FC3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100FC3" w:rsidRPr="007F3E87" w:rsidRDefault="00100FC3" w:rsidP="00C53BB5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 xml:space="preserve">Temat: </w:t>
            </w:r>
            <w:r w:rsidRPr="00DD0A17">
              <w:rPr>
                <w:b/>
                <w:sz w:val="22"/>
                <w:szCs w:val="22"/>
                <w:u w:val="single"/>
              </w:rPr>
              <w:t>Odbiór, transport i zagospodarowanie odpadów komunalnych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cena (C) za wykonanie zdania nr </w:t>
            </w:r>
            <w:r w:rsidRPr="00100FC3">
              <w:rPr>
                <w:sz w:val="22"/>
                <w:szCs w:val="22"/>
              </w:rPr>
              <w:t>1</w:t>
            </w:r>
            <w:r w:rsidRPr="007F3E87">
              <w:rPr>
                <w:sz w:val="22"/>
                <w:szCs w:val="22"/>
              </w:rPr>
              <w:t xml:space="preserve"> wynosi kwotę netto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:rsidR="00100FC3" w:rsidRPr="007F3E87" w:rsidRDefault="00100FC3" w:rsidP="00C53BB5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:rsidR="00100FC3" w:rsidRPr="007F3E87" w:rsidRDefault="00100FC3" w:rsidP="00C53BB5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  <w:tr w:rsidR="00100FC3" w:rsidRPr="007F3E87" w:rsidTr="00C53BB5">
        <w:tc>
          <w:tcPr>
            <w:tcW w:w="1559" w:type="dxa"/>
            <w:shd w:val="clear" w:color="auto" w:fill="auto"/>
            <w:vAlign w:val="center"/>
          </w:tcPr>
          <w:p w:rsidR="00100FC3" w:rsidRPr="007F3E87" w:rsidRDefault="00100FC3" w:rsidP="00C53BB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00FC3">
              <w:rPr>
                <w:sz w:val="22"/>
                <w:szCs w:val="22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100FC3" w:rsidRPr="007F3E87" w:rsidRDefault="00100FC3" w:rsidP="00C53BB5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 xml:space="preserve">Temat: </w:t>
            </w:r>
            <w:r w:rsidRPr="00DD0A17">
              <w:rPr>
                <w:b/>
                <w:sz w:val="22"/>
                <w:szCs w:val="22"/>
                <w:u w:val="single"/>
              </w:rPr>
              <w:t>Odbiór, transport i zagospodarowanie popiołów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cena (C) za wykonanie zdania nr </w:t>
            </w:r>
            <w:r w:rsidRPr="00100FC3">
              <w:rPr>
                <w:sz w:val="22"/>
                <w:szCs w:val="22"/>
              </w:rPr>
              <w:t>2</w:t>
            </w:r>
            <w:r w:rsidRPr="007F3E87">
              <w:rPr>
                <w:sz w:val="22"/>
                <w:szCs w:val="22"/>
              </w:rPr>
              <w:t xml:space="preserve"> wynosi kwotę netto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:rsidR="00100FC3" w:rsidRPr="007F3E87" w:rsidRDefault="00100FC3" w:rsidP="00C53BB5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:rsidR="00100FC3" w:rsidRPr="007F3E87" w:rsidRDefault="00100FC3" w:rsidP="00C53BB5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</w:tbl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Wykonawca do Formularza ofertowego załączy szczegółowe kalkulacje które są załącznikami do niniejszej oferty.</w:t>
      </w:r>
    </w:p>
    <w:p w:rsidR="00DD0A17" w:rsidRP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Pr="0097776D" w:rsidRDefault="00DD0A17" w:rsidP="00DD0A17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:rsidR="00DD0A17" w:rsidRPr="0097776D" w:rsidRDefault="00DD0A17" w:rsidP="00DD0A17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:rsidR="00DD0A17" w:rsidRDefault="00DD0A17" w:rsidP="00DD0A17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:rsidR="00DD0A17" w:rsidRDefault="00DD0A17" w:rsidP="00DD0A17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:rsidR="00DD0A17" w:rsidRDefault="00DD0A17" w:rsidP="00DD0A17">
      <w:pPr>
        <w:spacing w:after="120"/>
        <w:contextualSpacing/>
        <w:jc w:val="both"/>
        <w:rPr>
          <w:sz w:val="22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DD0A17" w:rsidRPr="001661BD" w:rsidTr="00C4068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DD0A17" w:rsidRPr="001661BD" w:rsidTr="00C40688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DD0A17" w:rsidRPr="001661BD" w:rsidTr="00C40688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DD0A17" w:rsidRPr="00C437AC" w:rsidRDefault="00DD0A17" w:rsidP="00DD0A17">
      <w:pPr>
        <w:spacing w:before="120" w:after="120"/>
        <w:contextualSpacing/>
        <w:jc w:val="both"/>
        <w:rPr>
          <w:sz w:val="6"/>
          <w:szCs w:val="6"/>
        </w:rPr>
      </w:pPr>
    </w:p>
    <w:p w:rsidR="00DD0A17" w:rsidRPr="0061799F" w:rsidRDefault="00DD0A17" w:rsidP="00DD0A17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61799F">
        <w:rPr>
          <w:b/>
          <w:i/>
          <w:sz w:val="22"/>
          <w:u w:val="single"/>
        </w:rPr>
        <w:t>termin płatności FV ............. dni – jako 2 kryterium oceny ofert;</w:t>
      </w:r>
    </w:p>
    <w:p w:rsidR="00DD0A17" w:rsidRPr="0097776D" w:rsidRDefault="00DD0A17" w:rsidP="00DD0A17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:rsidR="00DD0A17" w:rsidRDefault="00DD0A17" w:rsidP="00DD0A17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>.</w:t>
      </w:r>
    </w:p>
    <w:p w:rsidR="00DD0A17" w:rsidRPr="00525EFF" w:rsidRDefault="00DD0A17" w:rsidP="00DD0A17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:rsidR="00DD0A17" w:rsidRDefault="00DD0A17" w:rsidP="00DD0A17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 xml:space="preserve">. </w:t>
      </w:r>
      <w:r w:rsidRPr="00CE3AE6">
        <w:rPr>
          <w:bCs/>
          <w:sz w:val="22"/>
          <w:szCs w:val="22"/>
        </w:rPr>
        <w:t>Dz. U. z 20</w:t>
      </w:r>
      <w:r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:rsidR="00DD0A17" w:rsidRPr="00CE3AE6" w:rsidRDefault="00DD0A17" w:rsidP="00DD0A17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:rsidR="00DD0A17" w:rsidRDefault="00DD0A17" w:rsidP="00DD0A17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>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DD0A17" w:rsidRPr="005844F6" w:rsidTr="00C40688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DD0A17" w:rsidRPr="00CE3AE6" w:rsidTr="00C406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D0A17" w:rsidRPr="00CE3AE6" w:rsidTr="00C406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DD0A17" w:rsidRPr="00AF4AC3" w:rsidRDefault="00DD0A17" w:rsidP="00DD0A17">
      <w:pPr>
        <w:pStyle w:val="Akapitzlist"/>
        <w:spacing w:after="120" w:line="276" w:lineRule="auto"/>
        <w:ind w:left="0"/>
        <w:jc w:val="both"/>
        <w:rPr>
          <w:bCs/>
          <w:sz w:val="16"/>
          <w:szCs w:val="16"/>
        </w:rPr>
      </w:pPr>
    </w:p>
    <w:p w:rsidR="00DD0A17" w:rsidRPr="00DD0A17" w:rsidRDefault="00DD0A17" w:rsidP="00DD0A17">
      <w:pPr>
        <w:numPr>
          <w:ilvl w:val="0"/>
          <w:numId w:val="1"/>
        </w:numPr>
        <w:spacing w:before="240" w:line="276" w:lineRule="auto"/>
        <w:ind w:left="284" w:hanging="284"/>
        <w:contextualSpacing/>
        <w:jc w:val="both"/>
        <w:rPr>
          <w:sz w:val="22"/>
          <w:szCs w:val="22"/>
        </w:rPr>
      </w:pPr>
      <w:r w:rsidRPr="00115FE5">
        <w:rPr>
          <w:b/>
          <w:i/>
        </w:rPr>
        <w:t xml:space="preserve">Wykonawca oświadcza, że  </w:t>
      </w:r>
      <w:r w:rsidRPr="00115FE5">
        <w:rPr>
          <w:b/>
          <w:i/>
          <w:u w:val="single"/>
        </w:rPr>
        <w:t>posiada bazę magazynowo - transportową</w:t>
      </w:r>
      <w:r w:rsidRPr="00115FE5">
        <w:rPr>
          <w:b/>
          <w:i/>
        </w:rPr>
        <w:t xml:space="preserve"> zgodnie z Rozporządzeniem Ministra Środowiska z dnia 25 stycznia 2013 r. w sprawie w sprawie </w:t>
      </w:r>
      <w:r w:rsidRPr="00115FE5">
        <w:rPr>
          <w:b/>
          <w:i/>
        </w:rPr>
        <w:lastRenderedPageBreak/>
        <w:t>szczegółowych wymagań w zakresie w zakresie odbierania odpadów komunalnych o właścicieli nieruchomości (</w:t>
      </w:r>
      <w:proofErr w:type="spellStart"/>
      <w:r w:rsidRPr="00115FE5">
        <w:rPr>
          <w:b/>
          <w:i/>
        </w:rPr>
        <w:t>Dz</w:t>
      </w:r>
      <w:proofErr w:type="spellEnd"/>
      <w:r w:rsidRPr="00115FE5">
        <w:rPr>
          <w:b/>
          <w:i/>
        </w:rPr>
        <w:t>, U. z 2013 r. poz. 122) i opisem przedmiotu zamówienia, który jest</w:t>
      </w:r>
      <w:r>
        <w:rPr>
          <w:b/>
          <w:i/>
        </w:rPr>
        <w:t xml:space="preserve"> załącznikiem do załącznik do S</w:t>
      </w:r>
      <w:r w:rsidRPr="00115FE5">
        <w:rPr>
          <w:b/>
          <w:i/>
        </w:rPr>
        <w:t>WZ.</w:t>
      </w: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że:</w:t>
      </w:r>
    </w:p>
    <w:p w:rsidR="00DD0A17" w:rsidRDefault="00DD0A17" w:rsidP="00DD0A17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osoby wykonujące wskazane przez Zamawiającego czynności w zakresie realizacji zamówienia, zatrudnione są na podstawie stosunku pracy, jeżeli wykonanie tych czynności polega na wykonywaniu pracy w sposób określony w art. 22 § 1 ustawy z dnia 26 czerwca 1974 r. - Kodeks pracy (t. j. Dz. U. z 2020 r. poz. 1320 ze zm.);</w:t>
      </w:r>
    </w:p>
    <w:p w:rsidR="00DD0A17" w:rsidRDefault="00DD0A17" w:rsidP="00DD0A17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zapoznaliśmy się z wymogami Zamawiającego odnośnie zatrudnienia przez Wykonawcę lub Podwykonawcę osób wykonujących czynności w zakresie realizacji zamówienia na podstawie stosunku pracy, określonymi w Specyfikacji Warunków Zamówienia i uznajemy się za związanych określonymi w niej zasadami postępowania.</w:t>
      </w:r>
    </w:p>
    <w:p w:rsidR="00DD0A17" w:rsidRDefault="00DD0A17" w:rsidP="00DD0A17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PROSIMY</w:t>
      </w:r>
      <w:r>
        <w:rPr>
          <w:sz w:val="22"/>
          <w:szCs w:val="22"/>
        </w:rPr>
        <w:t xml:space="preserve"> o zwrot pieniędzy wniesionych tytułem wadium na rachunek bankowy o numerze:</w:t>
      </w:r>
      <w:r>
        <w:rPr>
          <w:b/>
          <w:sz w:val="22"/>
          <w:szCs w:val="22"/>
        </w:rPr>
        <w:t xml:space="preserve">___________________________________________________ </w:t>
      </w:r>
      <w:r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:rsidR="00DD0A17" w:rsidRDefault="00DD0A17" w:rsidP="00DD0A17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:rsidR="00DD0A17" w:rsidRDefault="00DD0A17" w:rsidP="00DD0A17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:rsidR="00DD0A17" w:rsidRDefault="00DD0A17" w:rsidP="00DD0A17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:rsidR="00DD0A17" w:rsidRDefault="00DD0A17" w:rsidP="00DD0A17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 oraz polegać na zdolności technicznej lub zawodowej/* sytuacji finansowej lub ekonomicznej/*, innych podmiotów, na zasadach określonych w art.118 ustawy,</w:t>
      </w:r>
    </w:p>
    <w:p w:rsidR="00DD0A17" w:rsidRDefault="00DD0A17" w:rsidP="00DD0A17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 lub nazwa podmiotu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telefonu………………………………….e-mail…………………………….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OFERTĘ</w:t>
      </w:r>
      <w:r>
        <w:rPr>
          <w:sz w:val="22"/>
          <w:szCs w:val="22"/>
        </w:rPr>
        <w:t xml:space="preserve"> składamy na _____ kolejno ponumerowanych stronach. Załącznikami do oferty, stanowiącymi jej integralną część, są:</w:t>
      </w:r>
    </w:p>
    <w:p w:rsidR="00DD0A17" w:rsidRDefault="00DD0A17" w:rsidP="00DD0A17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____________________________________________________________________________</w:t>
      </w:r>
    </w:p>
    <w:p w:rsidR="00DD0A17" w:rsidRPr="000960FE" w:rsidRDefault="00DD0A17" w:rsidP="00DD0A17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DD0A17" w:rsidRDefault="00DD0A17" w:rsidP="00DD0A17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:rsidR="00DD0A17" w:rsidRDefault="00DD0A17" w:rsidP="00DD0A17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>Miejscowość, ________________ dnia _______________</w:t>
      </w:r>
      <w:r>
        <w:rPr>
          <w:i/>
          <w:sz w:val="22"/>
          <w:szCs w:val="22"/>
        </w:rPr>
        <w:tab/>
      </w:r>
    </w:p>
    <w:p w:rsidR="00DD0A17" w:rsidRDefault="00DD0A17" w:rsidP="00DD0A17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:rsidR="00DD0A17" w:rsidRDefault="00DD0A17" w:rsidP="00DD0A17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</w:t>
      </w:r>
    </w:p>
    <w:p w:rsidR="00DD0A17" w:rsidRDefault="00DD0A17" w:rsidP="00DD0A17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>
        <w:rPr>
          <w:i/>
          <w:sz w:val="18"/>
          <w:szCs w:val="18"/>
        </w:rPr>
        <w:t>(podpis osoby uprawnionej do składania oświadczeń  woli w imieniu Wykonawcy)</w:t>
      </w:r>
    </w:p>
    <w:p w:rsidR="00DD0A17" w:rsidRPr="0097776D" w:rsidRDefault="00DD0A17" w:rsidP="00DD0A17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:rsidR="00DD0A17" w:rsidRPr="000960FE" w:rsidRDefault="00DD0A17" w:rsidP="00DD0A17">
      <w:pPr>
        <w:spacing w:before="120"/>
        <w:rPr>
          <w:b/>
          <w:bCs/>
          <w:sz w:val="18"/>
          <w:szCs w:val="18"/>
        </w:rPr>
      </w:pPr>
      <w:r w:rsidRPr="000960FE">
        <w:rPr>
          <w:b/>
          <w:bCs/>
          <w:i/>
          <w:sz w:val="18"/>
          <w:szCs w:val="18"/>
        </w:rPr>
        <w:t xml:space="preserve">Dokument może być podpisany kwalifikowanym podpisem elektronicznym </w:t>
      </w:r>
      <w:r w:rsidRPr="000960FE">
        <w:rPr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 w:rsidRPr="000960FE">
        <w:rPr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  <w:r w:rsidRPr="000960FE">
        <w:rPr>
          <w:b/>
          <w:bCs/>
          <w:sz w:val="18"/>
          <w:szCs w:val="18"/>
        </w:rPr>
        <w:t>.</w:t>
      </w:r>
    </w:p>
    <w:p w:rsidR="00DD0A17" w:rsidRPr="0097776D" w:rsidRDefault="00DD0A17" w:rsidP="00DD0A17">
      <w:pPr>
        <w:pStyle w:val="Akapitzlist"/>
        <w:spacing w:before="240" w:after="120" w:line="360" w:lineRule="auto"/>
        <w:ind w:left="284"/>
        <w:jc w:val="both"/>
        <w:rPr>
          <w:sz w:val="22"/>
          <w:szCs w:val="22"/>
        </w:rPr>
      </w:pPr>
    </w:p>
    <w:p w:rsidR="0097776D" w:rsidRPr="0097776D" w:rsidRDefault="0097776D" w:rsidP="00DD0A17">
      <w:pPr>
        <w:pStyle w:val="Akapitzlist"/>
        <w:spacing w:before="240" w:line="276" w:lineRule="auto"/>
        <w:ind w:left="284"/>
        <w:jc w:val="both"/>
        <w:rPr>
          <w:sz w:val="22"/>
          <w:szCs w:val="22"/>
        </w:rPr>
      </w:pP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E01" w:rsidRDefault="001C7E01" w:rsidP="00FF57EE">
      <w:r>
        <w:separator/>
      </w:r>
    </w:p>
  </w:endnote>
  <w:endnote w:type="continuationSeparator" w:id="0">
    <w:p w:rsidR="001C7E01" w:rsidRDefault="001C7E0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E01" w:rsidRDefault="001C7E01" w:rsidP="00FF57EE">
      <w:r>
        <w:separator/>
      </w:r>
    </w:p>
  </w:footnote>
  <w:footnote w:type="continuationSeparator" w:id="0">
    <w:p w:rsidR="001C7E01" w:rsidRDefault="001C7E01" w:rsidP="00FF57EE">
      <w:r>
        <w:continuationSeparator/>
      </w:r>
    </w:p>
  </w:footnote>
  <w:footnote w:id="1">
    <w:p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:rsidR="00DD0A17" w:rsidRDefault="00DD0A17" w:rsidP="00DD0A17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DD0A17" w:rsidRDefault="00DD0A17" w:rsidP="00DD0A17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DD0A17" w:rsidRDefault="00DD0A17" w:rsidP="00DD0A17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:rsidR="00DD0A17" w:rsidRDefault="00DD0A17" w:rsidP="00DD0A17">
      <w:pPr>
        <w:pStyle w:val="Tekstprzypisudolnego"/>
      </w:pPr>
      <w:r>
        <w:rPr>
          <w:rStyle w:val="Odwoanieprzypisudolnego"/>
        </w:rPr>
        <w:footnoteRef/>
      </w:r>
      <w:r>
        <w:t xml:space="preserve"> dotyczy Wykonawców, którzy wnoszą wadium w pieniądzu.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AE7348">
      <w:rPr>
        <w:sz w:val="20"/>
        <w:szCs w:val="20"/>
      </w:rPr>
      <w:t>ZP.271.2.24</w:t>
    </w:r>
    <w:r w:rsidR="00100FC3">
      <w:rPr>
        <w:sz w:val="20"/>
        <w:szCs w:val="20"/>
      </w:rP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01"/>
    <w:rsid w:val="000B651E"/>
    <w:rsid w:val="00100FC3"/>
    <w:rsid w:val="001063D3"/>
    <w:rsid w:val="001C7D84"/>
    <w:rsid w:val="001C7E01"/>
    <w:rsid w:val="002214DB"/>
    <w:rsid w:val="00267D1F"/>
    <w:rsid w:val="002900BA"/>
    <w:rsid w:val="002E612D"/>
    <w:rsid w:val="003B769C"/>
    <w:rsid w:val="004D5A42"/>
    <w:rsid w:val="00525EFF"/>
    <w:rsid w:val="005844F6"/>
    <w:rsid w:val="005F6F5F"/>
    <w:rsid w:val="006B63D6"/>
    <w:rsid w:val="006C641D"/>
    <w:rsid w:val="006D09E0"/>
    <w:rsid w:val="007D475B"/>
    <w:rsid w:val="007E331F"/>
    <w:rsid w:val="007F3E87"/>
    <w:rsid w:val="009312B4"/>
    <w:rsid w:val="0097776D"/>
    <w:rsid w:val="00983D1D"/>
    <w:rsid w:val="009D75A8"/>
    <w:rsid w:val="00A50E18"/>
    <w:rsid w:val="00AA39D6"/>
    <w:rsid w:val="00AE2ACB"/>
    <w:rsid w:val="00AE7348"/>
    <w:rsid w:val="00AF4AC3"/>
    <w:rsid w:val="00B47637"/>
    <w:rsid w:val="00B9086B"/>
    <w:rsid w:val="00BC4F99"/>
    <w:rsid w:val="00C22F7D"/>
    <w:rsid w:val="00CE3AE6"/>
    <w:rsid w:val="00D554C7"/>
    <w:rsid w:val="00DC336F"/>
    <w:rsid w:val="00DD0A17"/>
    <w:rsid w:val="00E1735C"/>
    <w:rsid w:val="00F134D5"/>
    <w:rsid w:val="00F31EAC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68D416F-C28C-408F-AF28-7B6367CC6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5D6D0-0059-4B9D-B92C-ABE67660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885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dcterms:created xsi:type="dcterms:W3CDTF">2021-08-10T09:28:00Z</dcterms:created>
  <dcterms:modified xsi:type="dcterms:W3CDTF">2021-08-13T12:23:00Z</dcterms:modified>
</cp:coreProperties>
</file>